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в собственность за плату земельного участка с кадастровым номером 66:17:0803008:933, площадью 597 кв.м., категория земель – земли населенных пунктов, разрешенное использование — ведение садоводства, местоположение земельного участка: Российская Федерация, Свердловская обл., Нижнетуринский городской округ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bidi="ar-SA"/>
        </w:rPr>
        <w:t xml:space="preserve">, г. Нижняя Тура, территория сада НТМЗ № 2 (район Косая речка), ул. Земляничная,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№ 1.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Граждане, желающие приобрести вышеуказанный земельный участок в собственность, могут подавать заявления о намерении участвовать в аукционе по продаже земельного участка с 25 января 2021 года по 24 февраля 2021 года. Образец заявления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прилагается.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b/>
          <w:b/>
          <w:bCs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/>
          <w:bCs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Начальная выкупная цена земельного участка при проведении аукциона определяется в размере кадастровой стоимости земельного участка (по состоянию на 25.12.2020).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Местоположение, границы и конфигурацию земельного участка можно посмотреть на публичной кадастровой карте, размещенной в сети Интернет (в поиске набрать кадастровый номер земельного участка).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Подать заявления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</w:t>
      </w: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851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</TotalTime>
  <Application>LibreOffice/6.4.4.2$Windows_x86 LibreOffice_project/3d775be2011f3886db32dfd395a6a6d1ca2630ff</Application>
  <Pages>2</Pages>
  <Words>515</Words>
  <Characters>4085</Characters>
  <CharactersWithSpaces>5238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2021-01-22T11:59:54Z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